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Simon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atte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LEES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Sittingbourne,</w:t>
      </w:r>
    </w:p>
    <w:p w:rsid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Kent,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Frogenhale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d.1419)(</w:t>
      </w:r>
      <w:proofErr w:type="gramEnd"/>
      <w:r>
        <w:rPr>
          <w:rFonts w:ascii="Times New Roman" w:hAnsi="Times New Roman" w:cs="Times New Roman"/>
          <w:sz w:val="24"/>
          <w:szCs w:val="24"/>
        </w:rPr>
        <w:t>q.v.).</w:t>
      </w:r>
    </w:p>
    <w:p w:rsid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21-306)</w:t>
      </w:r>
    </w:p>
    <w:p w:rsid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B560B2" w:rsidRDefault="00B560B2" w:rsidP="00B560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March 2016</w:t>
      </w:r>
      <w:bookmarkStart w:id="0" w:name="_GoBack"/>
      <w:bookmarkEnd w:id="0"/>
    </w:p>
    <w:sectPr w:rsidR="006B2F86" w:rsidRPr="00B560B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60B2" w:rsidRDefault="00B560B2" w:rsidP="00E71FC3">
      <w:pPr>
        <w:spacing w:after="0" w:line="240" w:lineRule="auto"/>
      </w:pPr>
      <w:r>
        <w:separator/>
      </w:r>
    </w:p>
  </w:endnote>
  <w:endnote w:type="continuationSeparator" w:id="0">
    <w:p w:rsidR="00B560B2" w:rsidRDefault="00B560B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60B2" w:rsidRDefault="00B560B2" w:rsidP="00E71FC3">
      <w:pPr>
        <w:spacing w:after="0" w:line="240" w:lineRule="auto"/>
      </w:pPr>
      <w:r>
        <w:separator/>
      </w:r>
    </w:p>
  </w:footnote>
  <w:footnote w:type="continuationSeparator" w:id="0">
    <w:p w:rsidR="00B560B2" w:rsidRDefault="00B560B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0B2"/>
    <w:rsid w:val="00AB52E8"/>
    <w:rsid w:val="00B16D3F"/>
    <w:rsid w:val="00B560B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0CF3A"/>
  <w15:chartTrackingRefBased/>
  <w15:docId w15:val="{026CEFD6-606F-4F88-8410-DCA79798B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2016-03-22T19:51:00Z</dcterms:created>
  <dcterms:modified xsi:type="dcterms:W3CDTF">2016-03-22T19:52:00Z</dcterms:modified>
</cp:coreProperties>
</file>